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KEES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Yarmouth. Butcher.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Margaret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Madeysson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Ipswich(q.v.), William Canon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Causton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William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Everard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Upton(q.v.).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B6E27" w:rsidRDefault="007B6E27" w:rsidP="007B6E2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 April 2016</w:t>
      </w:r>
    </w:p>
    <w:p w:rsidR="006B2F86" w:rsidRPr="00E71FC3" w:rsidRDefault="007B6E2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E27" w:rsidRDefault="007B6E27" w:rsidP="00E71FC3">
      <w:pPr>
        <w:spacing w:after="0" w:line="240" w:lineRule="auto"/>
      </w:pPr>
      <w:r>
        <w:separator/>
      </w:r>
    </w:p>
  </w:endnote>
  <w:endnote w:type="continuationSeparator" w:id="0">
    <w:p w:rsidR="007B6E27" w:rsidRDefault="007B6E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E27" w:rsidRDefault="007B6E27" w:rsidP="00E71FC3">
      <w:pPr>
        <w:spacing w:after="0" w:line="240" w:lineRule="auto"/>
      </w:pPr>
      <w:r>
        <w:separator/>
      </w:r>
    </w:p>
  </w:footnote>
  <w:footnote w:type="continuationSeparator" w:id="0">
    <w:p w:rsidR="007B6E27" w:rsidRDefault="007B6E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E27"/>
    <w:rsid w:val="007B6E2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4D6DEE-D12A-46B1-AF69-DCF88CD4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B6E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2016-04-09T19:17:00Z</dcterms:created>
  <dcterms:modified xsi:type="dcterms:W3CDTF">2016-04-09T19:18:00Z</dcterms:modified>
</cp:coreProperties>
</file>